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00A2A" w14:textId="77777777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4DF2BCAE" w14:textId="77777777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743D4DBA" w14:textId="5FD0A3D3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C63345">
        <w:rPr>
          <w:rFonts w:cs="Arial"/>
          <w:sz w:val="20"/>
          <w:szCs w:val="20"/>
        </w:rPr>
        <w:t>21</w:t>
      </w:r>
      <w:bookmarkStart w:id="0" w:name="_GoBack"/>
      <w:bookmarkEnd w:id="0"/>
      <w:r>
        <w:rPr>
          <w:rFonts w:cs="Arial"/>
          <w:sz w:val="20"/>
          <w:szCs w:val="20"/>
        </w:rPr>
        <w:t>.12.2022</w:t>
      </w:r>
    </w:p>
    <w:p w14:paraId="02A21B0F" w14:textId="77777777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A192F"/>
    <w:rsid w:val="001A63A0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E425067-0A89-45C7-B527-2A08CF1DF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F864A4-B8A7-4D26-9C97-D6FF6F1B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168</TotalTime>
  <Pages>1</Pages>
  <Words>131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9</cp:revision>
  <cp:lastPrinted>2016-06-20T06:28:00Z</cp:lastPrinted>
  <dcterms:created xsi:type="dcterms:W3CDTF">2015-02-19T08:08:00Z</dcterms:created>
  <dcterms:modified xsi:type="dcterms:W3CDTF">2022-12-21T08:46:00Z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